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A632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11091/004-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A632AA" w:rsidRPr="00A632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A632AA" w:rsidRPr="00A632A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A632AA" w:rsidRPr="00A632AA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A632AA" w:rsidRPr="00A632AA">
          <w:rPr>
            <w:u w:val="single"/>
          </w:rPr>
          <w:t xml:space="preserve"> 11091/004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A632AA" w:rsidRPr="00A632AA">
          <w:rPr>
            <w:rStyle w:val="aa"/>
          </w:rPr>
          <w:t xml:space="preserve"> Биолог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A632AA" w:rsidRPr="00A632AA">
          <w:rPr>
            <w:rStyle w:val="aa"/>
          </w:rPr>
          <w:t xml:space="preserve"> 20321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A632AA" w:rsidRPr="00A632A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3178E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3178E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0.6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0.6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A632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11091/004-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178E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178ED" w:rsidRPr="004C53B3">
            <w:rPr>
              <w:rStyle w:val="ad"/>
              <w:sz w:val="20"/>
              <w:szCs w:val="20"/>
            </w:rPr>
            <w:fldChar w:fldCharType="separate"/>
          </w:r>
          <w:r w:rsidR="00A632AA">
            <w:rPr>
              <w:rStyle w:val="ad"/>
              <w:noProof/>
              <w:sz w:val="20"/>
              <w:szCs w:val="20"/>
            </w:rPr>
            <w:t>1</w:t>
          </w:r>
          <w:r w:rsidR="003178E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632AA" w:rsidRPr="00A632AA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32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4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96F3D2ACC741C2BBD3CDF5EDC7593B"/>
    <w:docVar w:name="rm_id" w:val="113"/>
    <w:docVar w:name="rm_name" w:val=" Биолог "/>
    <w:docVar w:name="rm_number" w:val=" 11091/004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2738F0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738F0"/>
    <w:rsid w:val="002A3673"/>
    <w:rsid w:val="002E55C6"/>
    <w:rsid w:val="00305B2F"/>
    <w:rsid w:val="003178ED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B194C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632AA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2016-11-24T07:55:00Z</dcterms:created>
  <dcterms:modified xsi:type="dcterms:W3CDTF">2016-11-25T06:19:00Z</dcterms:modified>
</cp:coreProperties>
</file>